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D442A" w14:textId="77777777" w:rsidR="00805EE3" w:rsidRDefault="00805EE3" w:rsidP="00805E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BOTAYLE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62ECECE0" w14:textId="77777777" w:rsidR="00805EE3" w:rsidRDefault="00805EE3" w:rsidP="00805E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3648439D" w14:textId="77777777" w:rsidR="00805EE3" w:rsidRDefault="00805EE3" w:rsidP="00805E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56A9A4" w14:textId="77777777" w:rsidR="00805EE3" w:rsidRDefault="00805EE3" w:rsidP="00805E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0B6B69E" w14:textId="77777777" w:rsidR="00805EE3" w:rsidRDefault="00805EE3" w:rsidP="00805E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Haukyn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Newport(q.v.) brought a plaint of debt against him.</w:t>
      </w:r>
    </w:p>
    <w:p w14:paraId="0C88B487" w14:textId="77777777" w:rsidR="00805EE3" w:rsidRDefault="00805EE3" w:rsidP="00805E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3824C72" w14:textId="77777777" w:rsidR="00805EE3" w:rsidRDefault="00805EE3" w:rsidP="00805E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BBB476" w14:textId="77777777" w:rsidR="00805EE3" w:rsidRDefault="00805EE3" w:rsidP="00805E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07073C" w14:textId="77777777" w:rsidR="00805EE3" w:rsidRDefault="00805EE3" w:rsidP="00805E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2022</w:t>
      </w:r>
    </w:p>
    <w:p w14:paraId="0D4C1E2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3D91" w14:textId="77777777" w:rsidR="00805EE3" w:rsidRDefault="00805EE3" w:rsidP="009139A6">
      <w:r>
        <w:separator/>
      </w:r>
    </w:p>
  </w:endnote>
  <w:endnote w:type="continuationSeparator" w:id="0">
    <w:p w14:paraId="056C1D62" w14:textId="77777777" w:rsidR="00805EE3" w:rsidRDefault="00805E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2FF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47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F0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D8700" w14:textId="77777777" w:rsidR="00805EE3" w:rsidRDefault="00805EE3" w:rsidP="009139A6">
      <w:r>
        <w:separator/>
      </w:r>
    </w:p>
  </w:footnote>
  <w:footnote w:type="continuationSeparator" w:id="0">
    <w:p w14:paraId="69E87B43" w14:textId="77777777" w:rsidR="00805EE3" w:rsidRDefault="00805E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B49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9D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F3E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EE3"/>
    <w:rsid w:val="000666E0"/>
    <w:rsid w:val="002510B7"/>
    <w:rsid w:val="005C130B"/>
    <w:rsid w:val="00805EE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72B0D"/>
  <w15:chartTrackingRefBased/>
  <w15:docId w15:val="{90DFB317-B37B-4D60-ACBD-7295E612E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05E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2022-07-23T10:19:00Z</dcterms:created>
  <dcterms:modified xsi:type="dcterms:W3CDTF">2022-07-23T10:20:00Z</dcterms:modified>
</cp:coreProperties>
</file>